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A3" w:rsidRDefault="003408A3" w:rsidP="009B6164">
      <w:pPr>
        <w:spacing w:after="0" w:line="240" w:lineRule="auto"/>
        <w:jc w:val="right"/>
      </w:pPr>
      <w:r>
        <w:t>Приложение № 2</w:t>
      </w:r>
    </w:p>
    <w:p w:rsidR="003408A3" w:rsidRDefault="003408A3" w:rsidP="009B6164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3408A3" w:rsidRDefault="003408A3" w:rsidP="009B6164">
      <w:pPr>
        <w:spacing w:after="0" w:line="240" w:lineRule="auto"/>
        <w:jc w:val="right"/>
      </w:pPr>
      <w:r>
        <w:t>27 декабря 2024г. № 239</w:t>
      </w:r>
    </w:p>
    <w:p w:rsidR="003408A3" w:rsidRDefault="003408A3" w:rsidP="009B6164">
      <w:pPr>
        <w:spacing w:after="0" w:line="240" w:lineRule="auto"/>
        <w:jc w:val="right"/>
      </w:pPr>
    </w:p>
    <w:p w:rsidR="003408A3" w:rsidRDefault="003408A3" w:rsidP="009B6164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3408A3" w:rsidRDefault="003408A3" w:rsidP="009B6164">
      <w:pPr>
        <w:jc w:val="center"/>
      </w:pPr>
      <w:r>
        <w:t>р.п. Качуг, ул. Победы, около столовой Качугского Райпо</w:t>
      </w:r>
    </w:p>
    <w:p w:rsidR="003408A3" w:rsidRDefault="003408A3">
      <w:r w:rsidRPr="005C095C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69.5pt;height:428.25pt;visibility:visible">
            <v:imagedata r:id="rId4" o:title=""/>
          </v:shape>
        </w:pict>
      </w:r>
      <w:bookmarkStart w:id="0" w:name="_GoBack"/>
      <w:bookmarkEnd w:id="0"/>
    </w:p>
    <w:p w:rsidR="003408A3" w:rsidRDefault="003408A3" w:rsidP="00886DDA"/>
    <w:p w:rsidR="003408A3" w:rsidRPr="00886DDA" w:rsidRDefault="003408A3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15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3408A3" w:rsidRPr="00BF52E8" w:rsidTr="00305D54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A3" w:rsidRPr="007F376A" w:rsidRDefault="003408A3" w:rsidP="003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A3" w:rsidRPr="00BF52E8" w:rsidRDefault="003408A3" w:rsidP="00305D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2E8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08A3" w:rsidRPr="00BF52E8" w:rsidRDefault="003408A3" w:rsidP="00305D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2E8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3408A3" w:rsidRPr="00BF52E8" w:rsidTr="00305D54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A3" w:rsidRPr="00BF52E8" w:rsidRDefault="003408A3" w:rsidP="00305D54">
            <w:pPr>
              <w:rPr>
                <w:rFonts w:ascii="Times New Roman" w:hAnsi="Times New Roman"/>
                <w:sz w:val="28"/>
                <w:szCs w:val="28"/>
              </w:rPr>
            </w:pPr>
            <w:r w:rsidRPr="00BF52E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A3" w:rsidRPr="00BF52E8" w:rsidRDefault="003408A3" w:rsidP="00305D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2E8">
              <w:rPr>
                <w:rFonts w:ascii="Times New Roman" w:hAnsi="Times New Roman"/>
                <w:sz w:val="28"/>
                <w:szCs w:val="28"/>
              </w:rPr>
              <w:t>570697.83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08A3" w:rsidRPr="00BF52E8" w:rsidRDefault="003408A3" w:rsidP="00305D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2E8">
              <w:rPr>
                <w:rFonts w:ascii="Times New Roman" w:hAnsi="Times New Roman"/>
                <w:sz w:val="28"/>
                <w:szCs w:val="28"/>
              </w:rPr>
              <w:t>4239645.23</w:t>
            </w:r>
          </w:p>
        </w:tc>
      </w:tr>
      <w:tr w:rsidR="003408A3" w:rsidRPr="00BF52E8" w:rsidTr="00305D54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A3" w:rsidRPr="00BF52E8" w:rsidRDefault="003408A3" w:rsidP="00305D54">
            <w:pPr>
              <w:rPr>
                <w:rFonts w:ascii="Times New Roman" w:hAnsi="Times New Roman"/>
                <w:sz w:val="28"/>
                <w:szCs w:val="28"/>
              </w:rPr>
            </w:pPr>
            <w:r w:rsidRPr="00BF52E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A3" w:rsidRPr="00BF52E8" w:rsidRDefault="003408A3" w:rsidP="00305D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2E8">
              <w:rPr>
                <w:rFonts w:ascii="Times New Roman" w:hAnsi="Times New Roman"/>
                <w:sz w:val="28"/>
                <w:szCs w:val="28"/>
              </w:rPr>
              <w:t>570699.46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08A3" w:rsidRPr="00BF52E8" w:rsidRDefault="003408A3" w:rsidP="00305D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2E8">
              <w:rPr>
                <w:rFonts w:ascii="Times New Roman" w:hAnsi="Times New Roman"/>
                <w:sz w:val="28"/>
                <w:szCs w:val="28"/>
              </w:rPr>
              <w:t>4239646.38</w:t>
            </w:r>
          </w:p>
        </w:tc>
      </w:tr>
      <w:tr w:rsidR="003408A3" w:rsidRPr="00BF52E8" w:rsidTr="00305D54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A3" w:rsidRPr="00BF52E8" w:rsidRDefault="003408A3" w:rsidP="00305D54">
            <w:pPr>
              <w:rPr>
                <w:rFonts w:ascii="Times New Roman" w:hAnsi="Times New Roman"/>
                <w:sz w:val="28"/>
                <w:szCs w:val="28"/>
              </w:rPr>
            </w:pPr>
            <w:r w:rsidRPr="00BF52E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A3" w:rsidRPr="00BF52E8" w:rsidRDefault="003408A3" w:rsidP="00305D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2E8">
              <w:rPr>
                <w:rFonts w:ascii="Times New Roman" w:hAnsi="Times New Roman"/>
                <w:sz w:val="28"/>
                <w:szCs w:val="28"/>
              </w:rPr>
              <w:t>570698.31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08A3" w:rsidRPr="00BF52E8" w:rsidRDefault="003408A3" w:rsidP="00305D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2E8">
              <w:rPr>
                <w:rFonts w:ascii="Times New Roman" w:hAnsi="Times New Roman"/>
                <w:sz w:val="28"/>
                <w:szCs w:val="28"/>
              </w:rPr>
              <w:t>4239648.01</w:t>
            </w:r>
          </w:p>
        </w:tc>
      </w:tr>
      <w:tr w:rsidR="003408A3" w:rsidRPr="00BF52E8" w:rsidTr="00305D54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A3" w:rsidRPr="00BF52E8" w:rsidRDefault="003408A3" w:rsidP="00305D54">
            <w:pPr>
              <w:rPr>
                <w:rFonts w:ascii="Times New Roman" w:hAnsi="Times New Roman"/>
                <w:sz w:val="28"/>
                <w:szCs w:val="28"/>
              </w:rPr>
            </w:pPr>
            <w:r w:rsidRPr="00BF52E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A3" w:rsidRPr="00BF52E8" w:rsidRDefault="003408A3" w:rsidP="00305D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2E8">
              <w:rPr>
                <w:rFonts w:ascii="Times New Roman" w:hAnsi="Times New Roman"/>
                <w:sz w:val="28"/>
                <w:szCs w:val="28"/>
              </w:rPr>
              <w:t>570696.67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08A3" w:rsidRPr="00BF52E8" w:rsidRDefault="003408A3" w:rsidP="00305D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52E8">
              <w:rPr>
                <w:rFonts w:ascii="Times New Roman" w:hAnsi="Times New Roman"/>
                <w:sz w:val="28"/>
                <w:szCs w:val="28"/>
              </w:rPr>
              <w:t>4239646.86</w:t>
            </w:r>
          </w:p>
        </w:tc>
      </w:tr>
    </w:tbl>
    <w:p w:rsidR="003408A3" w:rsidRPr="00886DDA" w:rsidRDefault="003408A3" w:rsidP="00886DDA"/>
    <w:sectPr w:rsidR="003408A3" w:rsidRPr="00886DDA" w:rsidSect="009B6164">
      <w:pgSz w:w="11906" w:h="16838"/>
      <w:pgMar w:top="567" w:right="851" w:bottom="56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305D54"/>
    <w:rsid w:val="003408A3"/>
    <w:rsid w:val="003441AC"/>
    <w:rsid w:val="003918F0"/>
    <w:rsid w:val="005C095C"/>
    <w:rsid w:val="006428DF"/>
    <w:rsid w:val="007656C8"/>
    <w:rsid w:val="007F376A"/>
    <w:rsid w:val="00886DDA"/>
    <w:rsid w:val="0098605B"/>
    <w:rsid w:val="009B6164"/>
    <w:rsid w:val="00BF52E8"/>
    <w:rsid w:val="00CF6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6C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55</Words>
  <Characters>316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3</cp:revision>
  <cp:lastPrinted>2025-01-17T01:46:00Z</cp:lastPrinted>
  <dcterms:created xsi:type="dcterms:W3CDTF">2025-01-10T07:24:00Z</dcterms:created>
  <dcterms:modified xsi:type="dcterms:W3CDTF">2025-01-17T01:46:00Z</dcterms:modified>
</cp:coreProperties>
</file>